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A86A0E" w:rsidRDefault="00744310" w:rsidP="00A86A0E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7133C5">
        <w:rPr>
          <w:rFonts w:eastAsia="Arial"/>
          <w:b/>
          <w:kern w:val="3"/>
          <w:sz w:val="24"/>
          <w:szCs w:val="24"/>
          <w:lang w:eastAsia="zh-CN"/>
        </w:rPr>
        <w:t>Зеленодольский р-н.,</w:t>
      </w:r>
    </w:p>
    <w:p w:rsidR="0099183D" w:rsidRDefault="007133C5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>г. Зеленодольск</w:t>
      </w:r>
    </w:p>
    <w:p w:rsidR="003E7B32" w:rsidRDefault="003E7B32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ул. </w:t>
      </w:r>
      <w:r w:rsidR="00FE4FB3">
        <w:rPr>
          <w:rFonts w:eastAsia="Arial"/>
          <w:b/>
          <w:kern w:val="3"/>
          <w:sz w:val="24"/>
          <w:szCs w:val="24"/>
          <w:lang w:eastAsia="zh-CN"/>
        </w:rPr>
        <w:t>Ко</w:t>
      </w:r>
      <w:r w:rsidR="00A540EA">
        <w:rPr>
          <w:rFonts w:eastAsia="Arial"/>
          <w:b/>
          <w:kern w:val="3"/>
          <w:sz w:val="24"/>
          <w:szCs w:val="24"/>
          <w:lang w:eastAsia="zh-CN"/>
        </w:rPr>
        <w:t>марова, д.8а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E869ED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FE4FB3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C87B4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AF76F1">
        <w:rPr>
          <w:b/>
          <w:color w:val="000000"/>
          <w:kern w:val="3"/>
          <w:sz w:val="24"/>
          <w:szCs w:val="24"/>
          <w:lang w:eastAsia="zh-CN" w:bidi="hi-IN"/>
        </w:rPr>
        <w:t>4 236 112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B35056">
        <w:rPr>
          <w:color w:val="000000"/>
          <w:kern w:val="3"/>
          <w:sz w:val="24"/>
          <w:szCs w:val="24"/>
          <w:lang w:eastAsia="zh-CN" w:bidi="hi-IN"/>
        </w:rPr>
        <w:t>,</w:t>
      </w:r>
      <w:r w:rsidR="00AF76F1" w:rsidRPr="00AF76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AF76F1">
        <w:rPr>
          <w:color w:val="000000"/>
          <w:kern w:val="3"/>
          <w:sz w:val="24"/>
          <w:szCs w:val="24"/>
          <w:lang w:eastAsia="zh-CN" w:bidi="hi-IN"/>
        </w:rPr>
        <w:t xml:space="preserve">установка приборов учета тепла не более </w:t>
      </w:r>
      <w:r w:rsidR="00AF76F1">
        <w:rPr>
          <w:b/>
          <w:color w:val="000000"/>
          <w:kern w:val="3"/>
          <w:sz w:val="24"/>
          <w:szCs w:val="24"/>
          <w:lang w:eastAsia="zh-CN" w:bidi="hi-IN"/>
        </w:rPr>
        <w:t>731 707</w:t>
      </w:r>
      <w:r w:rsidR="00AF76F1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AF76F1" w:rsidRPr="00AF76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AF76F1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инж. системы теплоснабжения не более </w:t>
      </w:r>
      <w:r w:rsidR="00AF76F1">
        <w:rPr>
          <w:b/>
          <w:color w:val="000000"/>
          <w:kern w:val="3"/>
          <w:sz w:val="24"/>
          <w:szCs w:val="24"/>
          <w:lang w:eastAsia="zh-CN" w:bidi="hi-IN"/>
        </w:rPr>
        <w:t>3 978 817</w:t>
      </w:r>
      <w:r w:rsidR="00AF76F1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AF76F1" w:rsidRPr="00AF76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AF76F1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инж. системы электроснабжения не более </w:t>
      </w:r>
      <w:r w:rsidR="00AF76F1">
        <w:rPr>
          <w:b/>
          <w:color w:val="000000"/>
          <w:kern w:val="3"/>
          <w:sz w:val="24"/>
          <w:szCs w:val="24"/>
          <w:lang w:eastAsia="zh-CN" w:bidi="hi-IN"/>
        </w:rPr>
        <w:t>718 784</w:t>
      </w:r>
      <w:r w:rsidR="00AF76F1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505DF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AF76F1">
        <w:rPr>
          <w:b/>
          <w:bCs/>
          <w:color w:val="000000"/>
          <w:kern w:val="3"/>
          <w:sz w:val="24"/>
          <w:szCs w:val="24"/>
          <w:lang w:eastAsia="zh-CN" w:bidi="hi-IN"/>
        </w:rPr>
        <w:t>386 616,80</w:t>
      </w:r>
      <w:r w:rsidR="00B3175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AF76F1">
        <w:rPr>
          <w:b/>
          <w:bCs/>
          <w:color w:val="000000"/>
          <w:kern w:val="3"/>
          <w:sz w:val="24"/>
          <w:szCs w:val="24"/>
          <w:lang w:eastAsia="zh-CN" w:bidi="hi-IN"/>
        </w:rPr>
        <w:t>144 981,30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4601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272BA"/>
    <w:rsid w:val="0024528C"/>
    <w:rsid w:val="00263D3B"/>
    <w:rsid w:val="002644D3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79FF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019E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05DF6"/>
    <w:rsid w:val="0051077B"/>
    <w:rsid w:val="00513432"/>
    <w:rsid w:val="00536CC8"/>
    <w:rsid w:val="005417C9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593B"/>
    <w:rsid w:val="00901E1F"/>
    <w:rsid w:val="0091202A"/>
    <w:rsid w:val="00912E01"/>
    <w:rsid w:val="00931874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40EA"/>
    <w:rsid w:val="00A5776C"/>
    <w:rsid w:val="00A733B9"/>
    <w:rsid w:val="00A8076F"/>
    <w:rsid w:val="00A86A0E"/>
    <w:rsid w:val="00A91720"/>
    <w:rsid w:val="00AA401F"/>
    <w:rsid w:val="00AC65E4"/>
    <w:rsid w:val="00AE5A99"/>
    <w:rsid w:val="00AF76F1"/>
    <w:rsid w:val="00B05C0D"/>
    <w:rsid w:val="00B07FCB"/>
    <w:rsid w:val="00B3175C"/>
    <w:rsid w:val="00B35056"/>
    <w:rsid w:val="00B47231"/>
    <w:rsid w:val="00B561F4"/>
    <w:rsid w:val="00B56B77"/>
    <w:rsid w:val="00B714CD"/>
    <w:rsid w:val="00B87348"/>
    <w:rsid w:val="00BA38CC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7B4F"/>
    <w:rsid w:val="00C94680"/>
    <w:rsid w:val="00C967AB"/>
    <w:rsid w:val="00CB44A2"/>
    <w:rsid w:val="00CD268F"/>
    <w:rsid w:val="00CE0E22"/>
    <w:rsid w:val="00CE6CA8"/>
    <w:rsid w:val="00CE6F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4740"/>
    <w:rsid w:val="00E66D89"/>
    <w:rsid w:val="00E869ED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4311"/>
    <w:rsid w:val="00FD5BE4"/>
    <w:rsid w:val="00FE4FB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9477D-ACD1-4DB4-A225-1FE66B87C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330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2767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2024-06-26T10:37:00Z</dcterms:created>
  <dcterms:modified xsi:type="dcterms:W3CDTF">2024-07-01T11:46:00Z</dcterms:modified>
</cp:coreProperties>
</file>